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A0A30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2144804A">
      <w:pPr>
        <w:rPr>
          <w:rFonts w:hint="eastAsia"/>
          <w:sz w:val="52"/>
          <w:szCs w:val="32"/>
          <w:lang w:val="en-US" w:eastAsia="zh-CN"/>
        </w:rPr>
      </w:pPr>
    </w:p>
    <w:p w14:paraId="68BD6BE5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北京市大兴区黄村镇武装部科室</w:t>
      </w:r>
    </w:p>
    <w:p w14:paraId="5BCD31E7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——两季征兵绩效项目</w:t>
      </w:r>
    </w:p>
    <w:p w14:paraId="700FE399">
      <w:pPr>
        <w:rPr>
          <w:rFonts w:hint="eastAsia"/>
          <w:sz w:val="32"/>
          <w:szCs w:val="32"/>
          <w:lang w:val="en-US" w:eastAsia="zh-CN"/>
        </w:rPr>
      </w:pPr>
    </w:p>
    <w:p w14:paraId="201DACE9">
      <w:pPr>
        <w:rPr>
          <w:rFonts w:hint="eastAsia"/>
          <w:sz w:val="32"/>
          <w:szCs w:val="32"/>
          <w:lang w:val="en-US" w:eastAsia="zh-CN"/>
        </w:rPr>
      </w:pPr>
    </w:p>
    <w:p w14:paraId="79F4B70E">
      <w:pPr>
        <w:rPr>
          <w:rFonts w:hint="eastAsia"/>
          <w:sz w:val="32"/>
          <w:szCs w:val="32"/>
          <w:lang w:val="en-US" w:eastAsia="zh-CN"/>
        </w:rPr>
      </w:pPr>
    </w:p>
    <w:p w14:paraId="2212A41E">
      <w:pPr>
        <w:rPr>
          <w:rFonts w:hint="eastAsia"/>
          <w:sz w:val="32"/>
          <w:szCs w:val="32"/>
          <w:lang w:val="en-US" w:eastAsia="zh-CN"/>
        </w:rPr>
      </w:pPr>
    </w:p>
    <w:p w14:paraId="110FA6A1">
      <w:pPr>
        <w:rPr>
          <w:rFonts w:hint="eastAsia"/>
          <w:sz w:val="32"/>
          <w:szCs w:val="32"/>
          <w:lang w:val="en-US" w:eastAsia="zh-CN"/>
        </w:rPr>
      </w:pPr>
    </w:p>
    <w:p w14:paraId="76CA8DED">
      <w:pPr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项目申报单位（科室）：武装部</w:t>
      </w:r>
    </w:p>
    <w:p w14:paraId="3A7346B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03BA6D8B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0CD74087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项目申报时间：2024年7月18日</w:t>
      </w:r>
    </w:p>
    <w:p w14:paraId="7F57712C">
      <w:pPr>
        <w:rPr>
          <w:rFonts w:hint="eastAsia"/>
          <w:sz w:val="32"/>
          <w:szCs w:val="32"/>
          <w:lang w:val="en-US" w:eastAsia="zh-CN"/>
        </w:rPr>
      </w:pPr>
    </w:p>
    <w:p w14:paraId="0C36CB2D">
      <w:pPr>
        <w:rPr>
          <w:rFonts w:hint="eastAsia"/>
          <w:sz w:val="32"/>
          <w:szCs w:val="32"/>
          <w:lang w:val="en-US" w:eastAsia="zh-CN"/>
        </w:rPr>
      </w:pPr>
    </w:p>
    <w:p w14:paraId="71C0501C">
      <w:pPr>
        <w:rPr>
          <w:rFonts w:hint="eastAsia"/>
          <w:sz w:val="32"/>
          <w:szCs w:val="32"/>
          <w:lang w:val="en-US" w:eastAsia="zh-CN"/>
        </w:rPr>
      </w:pPr>
    </w:p>
    <w:p w14:paraId="6AE4029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黄村镇武装部        </w:t>
      </w:r>
    </w:p>
    <w:p w14:paraId="4CAA2148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5BD5945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67229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8EB52E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4E261B1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两季征兵绩效</w:t>
            </w:r>
          </w:p>
        </w:tc>
      </w:tr>
      <w:tr w14:paraId="0C795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673EB1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02288B3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武装部</w:t>
            </w:r>
          </w:p>
        </w:tc>
        <w:tc>
          <w:tcPr>
            <w:tcW w:w="2052" w:type="dxa"/>
            <w:vAlign w:val="center"/>
          </w:tcPr>
          <w:p w14:paraId="2547530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40F50DF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 w14:paraId="76E7F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787679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766D0A8B"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刘克成</w:t>
            </w:r>
          </w:p>
        </w:tc>
        <w:tc>
          <w:tcPr>
            <w:tcW w:w="2052" w:type="dxa"/>
            <w:vAlign w:val="center"/>
          </w:tcPr>
          <w:p w14:paraId="29462CB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697C99EB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69249753</w:t>
            </w:r>
          </w:p>
        </w:tc>
      </w:tr>
      <w:tr w14:paraId="4218F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9B06E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73884EA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 w14:paraId="38F82C7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55DB59D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15939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089018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3811B42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22AE19A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2150BB4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0703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9B1E85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23EC8C8E"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5458EA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2E00E33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6305D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189B9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78C9FF0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663B29C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4858BC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6402E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AEBEBD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3F2F58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3D47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82E8C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4C3FAE6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19D3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18615D8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411AF2F7">
            <w:pPr>
              <w:spacing w:line="240" w:lineRule="exac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征兵身体初检、复检体检费、表彰先进单位及个人奖金、光荣册、条幅、欢送新兵纪念品等。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通过前期工作完成顺利完成征兵工作任务。</w:t>
            </w:r>
          </w:p>
          <w:p w14:paraId="3B660C6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539D3D38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A8BC817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26AB81B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武装部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867B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00B9FD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0CC5EFF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78F0D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3261F2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2ACDF8C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34DD64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44B9E8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7E19EF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1CEDF6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433ABE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2271E5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306462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23C8FC0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365F374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284FF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20F9A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征兵身体初检、复检体检费</w:t>
            </w:r>
          </w:p>
        </w:tc>
        <w:tc>
          <w:tcPr>
            <w:tcW w:w="1012" w:type="dxa"/>
            <w:vAlign w:val="center"/>
          </w:tcPr>
          <w:p w14:paraId="7532F3E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B3000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B0EEAE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BD2B42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23C7AF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18D6C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09168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8568CA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6A4E54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56694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FA0F5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9DD20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96AEE5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1.5</w:t>
            </w:r>
          </w:p>
        </w:tc>
      </w:tr>
      <w:tr w14:paraId="137C7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A74782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表彰先进单位及个人奖金</w:t>
            </w:r>
          </w:p>
        </w:tc>
        <w:tc>
          <w:tcPr>
            <w:tcW w:w="1012" w:type="dxa"/>
            <w:vAlign w:val="center"/>
          </w:tcPr>
          <w:p w14:paraId="7CA6E0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A0DCAE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C1B3E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BDA0B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29D30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2A594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7128AF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661C44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1A5F6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72A658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E45EC5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715718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BA0E08D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3.5</w:t>
            </w:r>
          </w:p>
        </w:tc>
      </w:tr>
      <w:tr w14:paraId="58C7D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F6AD7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征兵宣传、欢送新兵纪念品</w:t>
            </w:r>
          </w:p>
        </w:tc>
        <w:tc>
          <w:tcPr>
            <w:tcW w:w="1012" w:type="dxa"/>
            <w:vAlign w:val="center"/>
          </w:tcPr>
          <w:p w14:paraId="28FFFD7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3F591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97EE93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01BB5B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B59A4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B7E31D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9FB069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21B337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55B0DA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A43CCD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759401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DF486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714B156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</w:tr>
      <w:tr w14:paraId="72009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9E646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128EE9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0CCE4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551F11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87166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CB973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F706D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DC25ED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CF59C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8256A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F65D05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369E5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BFE6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2C18DDE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</w:tr>
    </w:tbl>
    <w:p w14:paraId="7EDA4019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3B9A0E82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7D764CF1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38E310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49EB1C78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76F40C5C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1B61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6ACBB3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443FE98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武装部</w:t>
            </w:r>
          </w:p>
        </w:tc>
        <w:tc>
          <w:tcPr>
            <w:tcW w:w="1992" w:type="dxa"/>
            <w:vAlign w:val="top"/>
          </w:tcPr>
          <w:p w14:paraId="407B8FD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69E5CB4E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202</w:t>
            </w:r>
          </w:p>
        </w:tc>
      </w:tr>
      <w:tr w14:paraId="35FD7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BDD686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0EFA833B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69249753</w:t>
            </w:r>
          </w:p>
        </w:tc>
        <w:tc>
          <w:tcPr>
            <w:tcW w:w="1992" w:type="dxa"/>
            <w:vAlign w:val="top"/>
          </w:tcPr>
          <w:p w14:paraId="28F1ECC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554CAD7A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0ADC6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28CB60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02F930A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7295296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53DD238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刘克成</w:t>
            </w:r>
          </w:p>
        </w:tc>
      </w:tr>
    </w:tbl>
    <w:p w14:paraId="108E96FB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1BC4E8D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1A1732B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BB54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602890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7D5BFA4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两季征兵绩效</w:t>
            </w:r>
            <w:bookmarkStart w:id="0" w:name="_GoBack"/>
            <w:bookmarkEnd w:id="0"/>
          </w:p>
        </w:tc>
      </w:tr>
      <w:tr w14:paraId="513ED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747F9E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01A0BE5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147BD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E8F25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0C19211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57D7E694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A7C1F00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563147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35E73F1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2CD3AC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6FF918B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081392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15F46A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6516340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1765E32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27ADDD51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264EA4A1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439E58F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60A44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34E918B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6E40FDB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22EECD8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6DB3D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37F4B54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两季征兵绩效</w:t>
            </w:r>
          </w:p>
        </w:tc>
        <w:tc>
          <w:tcPr>
            <w:tcW w:w="2841" w:type="dxa"/>
            <w:vAlign w:val="top"/>
          </w:tcPr>
          <w:p w14:paraId="681430E4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</w:p>
        </w:tc>
        <w:tc>
          <w:tcPr>
            <w:tcW w:w="2841" w:type="dxa"/>
            <w:vAlign w:val="top"/>
          </w:tcPr>
          <w:p w14:paraId="76F7189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58D38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C431DA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7D50B77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16CCB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0939325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D7B0161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2C7FCAC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BDD2129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835489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626481D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306B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29FA36E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1E560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343B5AF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3163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3B9DF0F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3BF3225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78A17AA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405D83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720D0D3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605FEC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0DD3D6C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46FB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1CD67CC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4483ED0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6AA137D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465F5A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CAE708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5A5C35C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A63AD7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67CD0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18EE9B8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42C4007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0FA3439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FD0BA7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lNDJjYTQ2MTQ0MTM4Nzc1YzE0NTdmM2FkN2I1ZTgifQ=="/>
  </w:docVars>
  <w:rsids>
    <w:rsidRoot w:val="34B53ED7"/>
    <w:rsid w:val="00044EF2"/>
    <w:rsid w:val="00133508"/>
    <w:rsid w:val="00DC44E7"/>
    <w:rsid w:val="015772A4"/>
    <w:rsid w:val="043B4C5B"/>
    <w:rsid w:val="04F512AE"/>
    <w:rsid w:val="05A0746B"/>
    <w:rsid w:val="05B31869"/>
    <w:rsid w:val="07006D25"/>
    <w:rsid w:val="07571DAC"/>
    <w:rsid w:val="09D65B51"/>
    <w:rsid w:val="0A5D4D63"/>
    <w:rsid w:val="0A8A06EA"/>
    <w:rsid w:val="0AA96DC2"/>
    <w:rsid w:val="0B2F34FB"/>
    <w:rsid w:val="0C8D626F"/>
    <w:rsid w:val="0CC25F19"/>
    <w:rsid w:val="0DE16873"/>
    <w:rsid w:val="0F5B4403"/>
    <w:rsid w:val="10162224"/>
    <w:rsid w:val="103220B9"/>
    <w:rsid w:val="10C10603"/>
    <w:rsid w:val="116F4A33"/>
    <w:rsid w:val="12072620"/>
    <w:rsid w:val="12564E30"/>
    <w:rsid w:val="12684C47"/>
    <w:rsid w:val="13F73D10"/>
    <w:rsid w:val="174005CF"/>
    <w:rsid w:val="1AC47300"/>
    <w:rsid w:val="1D104A7F"/>
    <w:rsid w:val="1D646B79"/>
    <w:rsid w:val="1E8F40C9"/>
    <w:rsid w:val="1EC27FFB"/>
    <w:rsid w:val="1F38650F"/>
    <w:rsid w:val="204D7D98"/>
    <w:rsid w:val="22EC5646"/>
    <w:rsid w:val="26BE554B"/>
    <w:rsid w:val="26FB054E"/>
    <w:rsid w:val="2A005E7B"/>
    <w:rsid w:val="2B200583"/>
    <w:rsid w:val="2D00169B"/>
    <w:rsid w:val="2DDB69E3"/>
    <w:rsid w:val="2F471EE1"/>
    <w:rsid w:val="303D4414"/>
    <w:rsid w:val="308113CB"/>
    <w:rsid w:val="32981347"/>
    <w:rsid w:val="340C3D9A"/>
    <w:rsid w:val="34B53ED7"/>
    <w:rsid w:val="36256FC6"/>
    <w:rsid w:val="3A722681"/>
    <w:rsid w:val="3B0F67B9"/>
    <w:rsid w:val="3C3B276F"/>
    <w:rsid w:val="3E1F46CA"/>
    <w:rsid w:val="3FDA2F9E"/>
    <w:rsid w:val="44242A3A"/>
    <w:rsid w:val="442F13DF"/>
    <w:rsid w:val="44417C6D"/>
    <w:rsid w:val="45E5444B"/>
    <w:rsid w:val="4A9E2E1A"/>
    <w:rsid w:val="4AEE78FE"/>
    <w:rsid w:val="4B8D7117"/>
    <w:rsid w:val="4DAB5F7A"/>
    <w:rsid w:val="4F815F87"/>
    <w:rsid w:val="50487698"/>
    <w:rsid w:val="50A85FA5"/>
    <w:rsid w:val="515B3813"/>
    <w:rsid w:val="518F170F"/>
    <w:rsid w:val="539F3E8B"/>
    <w:rsid w:val="54556C40"/>
    <w:rsid w:val="5479292E"/>
    <w:rsid w:val="54F9326F"/>
    <w:rsid w:val="56BA2CDC"/>
    <w:rsid w:val="58FB5A27"/>
    <w:rsid w:val="59467262"/>
    <w:rsid w:val="5A47702B"/>
    <w:rsid w:val="5A494B51"/>
    <w:rsid w:val="5A8738CB"/>
    <w:rsid w:val="5B554A1A"/>
    <w:rsid w:val="5E902BF5"/>
    <w:rsid w:val="5EFF3383"/>
    <w:rsid w:val="61137C66"/>
    <w:rsid w:val="625005B0"/>
    <w:rsid w:val="63116428"/>
    <w:rsid w:val="6449399F"/>
    <w:rsid w:val="651C2939"/>
    <w:rsid w:val="651D7306"/>
    <w:rsid w:val="65491EA9"/>
    <w:rsid w:val="69C266CE"/>
    <w:rsid w:val="6B4D0219"/>
    <w:rsid w:val="6D535020"/>
    <w:rsid w:val="71123A97"/>
    <w:rsid w:val="71567590"/>
    <w:rsid w:val="746A1E3C"/>
    <w:rsid w:val="75226272"/>
    <w:rsid w:val="75A66EA3"/>
    <w:rsid w:val="76C84BF7"/>
    <w:rsid w:val="76D634A4"/>
    <w:rsid w:val="781E71C5"/>
    <w:rsid w:val="7AC57DCC"/>
    <w:rsid w:val="7BDF3445"/>
    <w:rsid w:val="7C8D7F4E"/>
    <w:rsid w:val="7DBA173E"/>
    <w:rsid w:val="7E462FD2"/>
    <w:rsid w:val="7F596D35"/>
    <w:rsid w:val="7F6000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755</Words>
  <Characters>798</Characters>
  <Lines>0</Lines>
  <Paragraphs>0</Paragraphs>
  <TotalTime>1</TotalTime>
  <ScaleCrop>false</ScaleCrop>
  <LinksUpToDate>false</LinksUpToDate>
  <CharactersWithSpaces>912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哆唻咪角嘼</cp:lastModifiedBy>
  <cp:lastPrinted>2018-09-07T03:15:00Z</cp:lastPrinted>
  <dcterms:modified xsi:type="dcterms:W3CDTF">2024-08-26T06:55:17Z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54A5FD5811724F78A728E1F409BDF976</vt:lpwstr>
  </property>
</Properties>
</file>